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283B78" w14:textId="77777777" w:rsidR="007F0012" w:rsidRDefault="007F0012" w:rsidP="007F001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ALWYN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fl.1423)</w:t>
      </w:r>
    </w:p>
    <w:p w14:paraId="757E62C7" w14:textId="77777777" w:rsidR="007F0012" w:rsidRDefault="007F0012" w:rsidP="007F001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Thaxted, Essex. Chapman.</w:t>
      </w:r>
    </w:p>
    <w:p w14:paraId="0CA0539F" w14:textId="77777777" w:rsidR="007F0012" w:rsidRDefault="007F0012" w:rsidP="007F0012">
      <w:pPr>
        <w:pStyle w:val="NoSpacing"/>
        <w:rPr>
          <w:rFonts w:cs="Times New Roman"/>
          <w:szCs w:val="24"/>
        </w:rPr>
      </w:pPr>
    </w:p>
    <w:p w14:paraId="7DB4C0D1" w14:textId="77777777" w:rsidR="007F0012" w:rsidRDefault="007F0012" w:rsidP="007F0012">
      <w:pPr>
        <w:pStyle w:val="NoSpacing"/>
        <w:rPr>
          <w:rFonts w:cs="Times New Roman"/>
          <w:szCs w:val="24"/>
        </w:rPr>
      </w:pPr>
    </w:p>
    <w:p w14:paraId="1A560BC3" w14:textId="77777777" w:rsidR="007F0012" w:rsidRDefault="007F0012" w:rsidP="007F001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9 Feb.1423</w:t>
      </w:r>
      <w:r>
        <w:rPr>
          <w:rFonts w:cs="Times New Roman"/>
          <w:szCs w:val="24"/>
        </w:rPr>
        <w:tab/>
        <w:t xml:space="preserve">He was pardoned for not appearing to answer Thomas </w:t>
      </w:r>
      <w:proofErr w:type="spellStart"/>
      <w:r>
        <w:rPr>
          <w:rFonts w:cs="Times New Roman"/>
          <w:szCs w:val="24"/>
        </w:rPr>
        <w:t>Clenehand</w:t>
      </w:r>
      <w:proofErr w:type="spellEnd"/>
      <w:r>
        <w:rPr>
          <w:rFonts w:cs="Times New Roman"/>
          <w:szCs w:val="24"/>
        </w:rPr>
        <w:t xml:space="preserve"> of</w:t>
      </w:r>
    </w:p>
    <w:p w14:paraId="720DF8CD" w14:textId="77777777" w:rsidR="007F0012" w:rsidRDefault="007F0012" w:rsidP="007F001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London, mercer(q.v.), touching a plea of a debt of 40s.</w:t>
      </w:r>
    </w:p>
    <w:p w14:paraId="1D0EBCD2" w14:textId="77777777" w:rsidR="007F0012" w:rsidRDefault="007F0012" w:rsidP="007F001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(C.P.R. 1422-29 p.27)</w:t>
      </w:r>
    </w:p>
    <w:p w14:paraId="596E90F1" w14:textId="77777777" w:rsidR="007F0012" w:rsidRDefault="007F0012" w:rsidP="007F0012">
      <w:pPr>
        <w:pStyle w:val="NoSpacing"/>
        <w:rPr>
          <w:rFonts w:cs="Times New Roman"/>
          <w:szCs w:val="24"/>
        </w:rPr>
      </w:pPr>
    </w:p>
    <w:p w14:paraId="01BB406D" w14:textId="77777777" w:rsidR="007F0012" w:rsidRDefault="007F0012" w:rsidP="007F0012">
      <w:pPr>
        <w:pStyle w:val="NoSpacing"/>
        <w:rPr>
          <w:rFonts w:cs="Times New Roman"/>
          <w:szCs w:val="24"/>
        </w:rPr>
      </w:pPr>
    </w:p>
    <w:p w14:paraId="07A34508" w14:textId="77777777" w:rsidR="007F0012" w:rsidRDefault="007F0012" w:rsidP="007F001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21 May 2023</w:t>
      </w:r>
    </w:p>
    <w:p w14:paraId="144F8B8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D4E05B" w14:textId="77777777" w:rsidR="007F0012" w:rsidRDefault="007F0012" w:rsidP="009139A6">
      <w:r>
        <w:separator/>
      </w:r>
    </w:p>
  </w:endnote>
  <w:endnote w:type="continuationSeparator" w:id="0">
    <w:p w14:paraId="219DCD8B" w14:textId="77777777" w:rsidR="007F0012" w:rsidRDefault="007F001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0548B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1D979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CA3E2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A80285" w14:textId="77777777" w:rsidR="007F0012" w:rsidRDefault="007F0012" w:rsidP="009139A6">
      <w:r>
        <w:separator/>
      </w:r>
    </w:p>
  </w:footnote>
  <w:footnote w:type="continuationSeparator" w:id="0">
    <w:p w14:paraId="7B620F6E" w14:textId="77777777" w:rsidR="007F0012" w:rsidRDefault="007F001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B755F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9F3B8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B1BAF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0012"/>
    <w:rsid w:val="000666E0"/>
    <w:rsid w:val="002510B7"/>
    <w:rsid w:val="005C130B"/>
    <w:rsid w:val="007F0012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DD0936"/>
  <w15:chartTrackingRefBased/>
  <w15:docId w15:val="{94356A4F-DDFB-4268-A349-7873F69E0E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34</Words>
  <Characters>198</Characters>
  <Application>Microsoft Office Word</Application>
  <DocSecurity>0</DocSecurity>
  <Lines>1</Lines>
  <Paragraphs>1</Paragraphs>
  <ScaleCrop>false</ScaleCrop>
  <Company/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2023-05-21T20:45:00Z</dcterms:created>
  <dcterms:modified xsi:type="dcterms:W3CDTF">2023-05-21T20:46:00Z</dcterms:modified>
</cp:coreProperties>
</file>